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25D819" w14:textId="277B0BA5" w:rsidR="00412952" w:rsidRPr="007F05E6" w:rsidRDefault="00412952" w:rsidP="00474F67">
      <w:pPr>
        <w:pStyle w:val="Unittitle"/>
      </w:pPr>
      <w:r>
        <w:t>10.</w:t>
      </w:r>
      <w:r w:rsidRPr="00FF4100">
        <w:t xml:space="preserve"> </w:t>
      </w:r>
      <w:r w:rsidRPr="00CB3374">
        <w:t xml:space="preserve">Digital </w:t>
      </w:r>
      <w:r>
        <w:t>t</w:t>
      </w:r>
      <w:r w:rsidRPr="00CB3374">
        <w:t xml:space="preserve">echnology in </w:t>
      </w:r>
      <w:r>
        <w:t>c</w:t>
      </w:r>
      <w:r w:rsidRPr="00CB3374">
        <w:t>onstruction</w:t>
      </w:r>
    </w:p>
    <w:p w14:paraId="7AE0121E" w14:textId="01BD85AA" w:rsidR="00412952" w:rsidRPr="00692A45" w:rsidRDefault="00412952" w:rsidP="001F2F64">
      <w:pPr>
        <w:pStyle w:val="Heading1"/>
      </w:pPr>
      <w:r w:rsidRPr="00692A45">
        <w:t xml:space="preserve">Worksheet </w:t>
      </w:r>
      <w:r>
        <w:t>1</w:t>
      </w:r>
      <w:r w:rsidRPr="00692A45">
        <w:t xml:space="preserve">: </w:t>
      </w:r>
      <w:r>
        <w:t>Just-i</w:t>
      </w:r>
      <w:r w:rsidRPr="004D0A5C">
        <w:t>n-</w:t>
      </w:r>
      <w:r>
        <w:t>t</w:t>
      </w:r>
      <w:r w:rsidRPr="004D0A5C">
        <w:t>ime (JIT)</w:t>
      </w:r>
      <w:r>
        <w:t xml:space="preserve"> (learner)</w:t>
      </w:r>
    </w:p>
    <w:p w14:paraId="0123FD57" w14:textId="77777777" w:rsidR="00412952" w:rsidRDefault="00412952" w:rsidP="00BE0111">
      <w:pPr>
        <w:pStyle w:val="Answer"/>
        <w:ind w:left="0"/>
      </w:pPr>
      <w:r w:rsidRPr="004D0A5C">
        <w:t xml:space="preserve">Investigate the use of just-in-time </w:t>
      </w:r>
      <w:r>
        <w:t xml:space="preserve">(JIT) </w:t>
      </w:r>
      <w:r w:rsidRPr="004D0A5C">
        <w:t>in construction</w:t>
      </w:r>
      <w:r>
        <w:t xml:space="preserve"> within the industry.</w:t>
      </w:r>
    </w:p>
    <w:p w14:paraId="5CBAB092" w14:textId="77777777" w:rsidR="00412952" w:rsidRDefault="00412952" w:rsidP="00BE0111">
      <w:pPr>
        <w:pStyle w:val="Answer"/>
        <w:ind w:left="0"/>
      </w:pPr>
    </w:p>
    <w:p w14:paraId="0114B333" w14:textId="77777777" w:rsidR="00412952" w:rsidRDefault="00412952" w:rsidP="00412952">
      <w:pPr>
        <w:pStyle w:val="Answer"/>
        <w:numPr>
          <w:ilvl w:val="0"/>
          <w:numId w:val="35"/>
        </w:numPr>
      </w:pPr>
      <w:r>
        <w:t>List</w:t>
      </w:r>
      <w:r w:rsidRPr="004D0A5C">
        <w:t xml:space="preserve"> </w:t>
      </w:r>
      <w:r>
        <w:t>five</w:t>
      </w:r>
      <w:r w:rsidRPr="004D0A5C">
        <w:t xml:space="preserve"> things you have discovered about </w:t>
      </w:r>
      <w:r>
        <w:t xml:space="preserve">JIT </w:t>
      </w:r>
      <w:r w:rsidRPr="004D0A5C">
        <w:t>manufacturing</w:t>
      </w:r>
      <w:r>
        <w:t>.</w:t>
      </w:r>
    </w:p>
    <w:p w14:paraId="122B6886" w14:textId="77777777" w:rsidR="00412952" w:rsidRDefault="00412952" w:rsidP="00BE0111">
      <w:pPr>
        <w:pStyle w:val="Answer"/>
      </w:pPr>
    </w:p>
    <w:p w14:paraId="26558A9D" w14:textId="77777777" w:rsidR="00412952" w:rsidRDefault="00412952" w:rsidP="00BE0111">
      <w:pPr>
        <w:pStyle w:val="Answer"/>
        <w:rPr>
          <w:color w:val="FF0000"/>
        </w:rPr>
      </w:pPr>
    </w:p>
    <w:p w14:paraId="3AB37546" w14:textId="77777777" w:rsidR="00412952" w:rsidRDefault="00412952" w:rsidP="00BE0111">
      <w:pPr>
        <w:pStyle w:val="Answer"/>
        <w:rPr>
          <w:color w:val="FF0000"/>
        </w:rPr>
      </w:pPr>
    </w:p>
    <w:p w14:paraId="11A6E486" w14:textId="77777777" w:rsidR="00412952" w:rsidRDefault="00412952" w:rsidP="00BE0111">
      <w:pPr>
        <w:pStyle w:val="Answer"/>
        <w:rPr>
          <w:color w:val="FF0000"/>
        </w:rPr>
      </w:pPr>
    </w:p>
    <w:p w14:paraId="4A999BA1" w14:textId="77777777" w:rsidR="00412952" w:rsidRDefault="00412952" w:rsidP="00BE0111">
      <w:pPr>
        <w:pStyle w:val="Answer"/>
        <w:rPr>
          <w:color w:val="FF0000"/>
        </w:rPr>
      </w:pPr>
    </w:p>
    <w:p w14:paraId="01F45D1D" w14:textId="77777777" w:rsidR="00412952" w:rsidRDefault="00412952" w:rsidP="00BE0111">
      <w:pPr>
        <w:pStyle w:val="Answer"/>
      </w:pPr>
    </w:p>
    <w:p w14:paraId="16A4CB0C" w14:textId="77777777" w:rsidR="00412952" w:rsidRDefault="00412952" w:rsidP="00412952">
      <w:pPr>
        <w:pStyle w:val="Answer"/>
        <w:numPr>
          <w:ilvl w:val="0"/>
          <w:numId w:val="35"/>
        </w:numPr>
      </w:pPr>
      <w:r>
        <w:t xml:space="preserve">Explain </w:t>
      </w:r>
      <w:r w:rsidRPr="004D0A5C">
        <w:t xml:space="preserve">how </w:t>
      </w:r>
      <w:r>
        <w:t>JIT</w:t>
      </w:r>
      <w:r w:rsidRPr="004D0A5C">
        <w:t xml:space="preserve"> is used </w:t>
      </w:r>
      <w:r>
        <w:t>in the construction industry and give some examples</w:t>
      </w:r>
      <w:r w:rsidRPr="004D0A5C">
        <w:t xml:space="preserve">. </w:t>
      </w:r>
    </w:p>
    <w:p w14:paraId="4B0E56F7" w14:textId="77777777" w:rsidR="00412952" w:rsidRDefault="00412952" w:rsidP="00BE0111">
      <w:pPr>
        <w:pStyle w:val="Answer"/>
        <w:ind w:left="720"/>
      </w:pPr>
    </w:p>
    <w:p w14:paraId="002B16C7" w14:textId="77777777" w:rsidR="00412952" w:rsidRDefault="00412952" w:rsidP="00BE0111">
      <w:pPr>
        <w:pStyle w:val="Answer"/>
        <w:ind w:left="0"/>
        <w:rPr>
          <w:color w:val="FF0000"/>
        </w:rPr>
      </w:pPr>
    </w:p>
    <w:p w14:paraId="101589FE" w14:textId="77777777" w:rsidR="00412952" w:rsidRDefault="00412952" w:rsidP="00BE0111">
      <w:pPr>
        <w:pStyle w:val="Answer"/>
        <w:ind w:left="0"/>
        <w:rPr>
          <w:color w:val="FF0000"/>
        </w:rPr>
      </w:pPr>
    </w:p>
    <w:p w14:paraId="255B8382" w14:textId="77777777" w:rsidR="00412952" w:rsidRDefault="00412952" w:rsidP="00BE0111">
      <w:pPr>
        <w:pStyle w:val="Answer"/>
        <w:ind w:left="0"/>
        <w:rPr>
          <w:color w:val="FF0000"/>
        </w:rPr>
      </w:pPr>
    </w:p>
    <w:p w14:paraId="42D0D6D8" w14:textId="77777777" w:rsidR="00412952" w:rsidRDefault="00412952" w:rsidP="00BE0111">
      <w:pPr>
        <w:pStyle w:val="Answer"/>
        <w:ind w:left="0"/>
      </w:pPr>
    </w:p>
    <w:p w14:paraId="60CEE67F" w14:textId="77777777" w:rsidR="00412952" w:rsidRDefault="00412952" w:rsidP="00412952">
      <w:pPr>
        <w:pStyle w:val="Answer"/>
        <w:numPr>
          <w:ilvl w:val="0"/>
          <w:numId w:val="35"/>
        </w:numPr>
      </w:pPr>
      <w:r w:rsidRPr="004D0A5C">
        <w:t xml:space="preserve">Which industry did JIT originate within? </w:t>
      </w:r>
    </w:p>
    <w:p w14:paraId="7C6D81A8" w14:textId="77777777" w:rsidR="00412952" w:rsidRDefault="00412952" w:rsidP="00BE0111">
      <w:pPr>
        <w:pStyle w:val="Answer"/>
        <w:ind w:left="720"/>
      </w:pPr>
    </w:p>
    <w:p w14:paraId="1013FCF9" w14:textId="77777777" w:rsidR="00412952" w:rsidRDefault="00412952" w:rsidP="00BE0111">
      <w:pPr>
        <w:pStyle w:val="Answer"/>
        <w:ind w:left="0"/>
        <w:rPr>
          <w:color w:val="FF0000"/>
        </w:rPr>
      </w:pPr>
    </w:p>
    <w:p w14:paraId="69DCA882" w14:textId="77777777" w:rsidR="00412952" w:rsidRDefault="00412952" w:rsidP="00BE0111">
      <w:pPr>
        <w:pStyle w:val="Answer"/>
        <w:ind w:left="0"/>
        <w:rPr>
          <w:color w:val="FF0000"/>
        </w:rPr>
      </w:pPr>
    </w:p>
    <w:p w14:paraId="51396B14" w14:textId="77777777" w:rsidR="00412952" w:rsidRDefault="00412952" w:rsidP="00BE0111">
      <w:pPr>
        <w:pStyle w:val="Answer"/>
        <w:ind w:left="0"/>
      </w:pPr>
    </w:p>
    <w:p w14:paraId="22CDAEAA" w14:textId="77777777" w:rsidR="00412952" w:rsidRDefault="00412952" w:rsidP="00412952">
      <w:pPr>
        <w:pStyle w:val="Answer"/>
        <w:numPr>
          <w:ilvl w:val="0"/>
          <w:numId w:val="35"/>
        </w:numPr>
      </w:pPr>
      <w:r>
        <w:t>Describe</w:t>
      </w:r>
      <w:r w:rsidRPr="004D0A5C">
        <w:t xml:space="preserve"> the advantages </w:t>
      </w:r>
      <w:r>
        <w:t>of JIT</w:t>
      </w:r>
      <w:r w:rsidRPr="004D0A5C">
        <w:t xml:space="preserve">? </w:t>
      </w:r>
    </w:p>
    <w:p w14:paraId="47B285C6" w14:textId="77777777" w:rsidR="00412952" w:rsidRDefault="00412952" w:rsidP="00BE0111">
      <w:pPr>
        <w:pStyle w:val="Answer"/>
        <w:ind w:left="720"/>
      </w:pPr>
    </w:p>
    <w:p w14:paraId="26C2EADA" w14:textId="77777777" w:rsidR="00412952" w:rsidRPr="00400291" w:rsidRDefault="00412952" w:rsidP="00BE0111">
      <w:pPr>
        <w:pStyle w:val="Answer"/>
        <w:ind w:left="720"/>
        <w:rPr>
          <w:color w:val="FF0000"/>
        </w:rPr>
      </w:pPr>
      <w:r w:rsidRPr="00400291">
        <w:rPr>
          <w:color w:val="FF0000"/>
        </w:rPr>
        <w:t>.</w:t>
      </w:r>
    </w:p>
    <w:p w14:paraId="1EB87295" w14:textId="77777777" w:rsidR="00412952" w:rsidRDefault="00412952" w:rsidP="00BE0111">
      <w:pPr>
        <w:pStyle w:val="Answer"/>
        <w:ind w:left="0"/>
      </w:pPr>
    </w:p>
    <w:p w14:paraId="25107940" w14:textId="77777777" w:rsidR="00412952" w:rsidRDefault="00412952" w:rsidP="00BE0111">
      <w:pPr>
        <w:pStyle w:val="Answer"/>
      </w:pPr>
    </w:p>
    <w:p w14:paraId="04084BCB" w14:textId="77777777" w:rsidR="00412952" w:rsidRDefault="00412952" w:rsidP="00BE0111">
      <w:pPr>
        <w:pStyle w:val="Answer"/>
      </w:pPr>
    </w:p>
    <w:p w14:paraId="4D505F6C" w14:textId="77777777" w:rsidR="00412952" w:rsidRDefault="00412952" w:rsidP="00BE0111">
      <w:pPr>
        <w:pStyle w:val="Answer"/>
      </w:pPr>
    </w:p>
    <w:p w14:paraId="1F698050" w14:textId="77777777" w:rsidR="00412952" w:rsidRDefault="00412952" w:rsidP="00BE0111">
      <w:pPr>
        <w:pStyle w:val="Answer"/>
        <w:ind w:left="0"/>
      </w:pPr>
    </w:p>
    <w:p w14:paraId="2D6C3AE1" w14:textId="77777777" w:rsidR="00412952" w:rsidRDefault="00412952" w:rsidP="00412952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4D0A5C">
        <w:rPr>
          <w:rFonts w:cs="Arial"/>
          <w:szCs w:val="22"/>
        </w:rPr>
        <w:t xml:space="preserve">Describe the </w:t>
      </w:r>
      <w:r>
        <w:rPr>
          <w:rFonts w:cs="Arial"/>
          <w:szCs w:val="22"/>
        </w:rPr>
        <w:t>disadvantages of JIT</w:t>
      </w:r>
      <w:r w:rsidRPr="004D0A5C">
        <w:rPr>
          <w:rFonts w:cs="Arial"/>
          <w:szCs w:val="22"/>
        </w:rPr>
        <w:t xml:space="preserve">? </w:t>
      </w:r>
    </w:p>
    <w:p w14:paraId="2C1B9DF6" w14:textId="77777777" w:rsidR="00412952" w:rsidRPr="00065719" w:rsidRDefault="00412952" w:rsidP="00BE0111">
      <w:pPr>
        <w:pStyle w:val="ListParagraph"/>
        <w:rPr>
          <w:rFonts w:cs="Arial"/>
          <w:color w:val="FF0000"/>
          <w:szCs w:val="22"/>
        </w:rPr>
      </w:pPr>
    </w:p>
    <w:p w14:paraId="3A87A023" w14:textId="77777777" w:rsidR="00412952" w:rsidRDefault="00412952" w:rsidP="00BE0111">
      <w:pPr>
        <w:rPr>
          <w:rFonts w:cs="Arial"/>
          <w:szCs w:val="22"/>
        </w:rPr>
      </w:pPr>
    </w:p>
    <w:p w14:paraId="00173A48" w14:textId="77777777" w:rsidR="00412952" w:rsidRDefault="00412952" w:rsidP="00BE0111">
      <w:pPr>
        <w:rPr>
          <w:rFonts w:cs="Arial"/>
          <w:szCs w:val="22"/>
        </w:rPr>
      </w:pPr>
    </w:p>
    <w:p w14:paraId="16238E49" w14:textId="77777777" w:rsidR="00412952" w:rsidRDefault="00412952" w:rsidP="00BE0111">
      <w:pPr>
        <w:rPr>
          <w:rFonts w:cs="Arial"/>
          <w:szCs w:val="22"/>
        </w:rPr>
      </w:pPr>
    </w:p>
    <w:p w14:paraId="6D164DDA" w14:textId="77777777" w:rsidR="00412952" w:rsidRDefault="00412952" w:rsidP="00BE0111">
      <w:pPr>
        <w:rPr>
          <w:rFonts w:cs="Arial"/>
          <w:szCs w:val="22"/>
        </w:rPr>
      </w:pPr>
    </w:p>
    <w:p w14:paraId="0BB588B2" w14:textId="77777777" w:rsidR="00412952" w:rsidRDefault="00412952" w:rsidP="002A2C2C"/>
    <w:p w14:paraId="4E49D6AD" w14:textId="77777777" w:rsidR="00412952" w:rsidRPr="002A2C2C" w:rsidRDefault="00412952" w:rsidP="00412952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4D0A5C">
        <w:lastRenderedPageBreak/>
        <w:t>Create an information sheet or poster promoting the benefits of JIT</w:t>
      </w:r>
      <w:r>
        <w:t>.</w:t>
      </w:r>
    </w:p>
    <w:p w14:paraId="0037886B" w14:textId="77777777" w:rsidR="00474F67" w:rsidRDefault="00474F67" w:rsidP="00474F67">
      <w:pPr>
        <w:rPr>
          <w:rFonts w:cs="Arial"/>
          <w:szCs w:val="22"/>
        </w:rPr>
      </w:pPr>
    </w:p>
    <w:p w14:paraId="6D791788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FB4EA" w14:textId="77777777" w:rsidR="00A2650F" w:rsidRDefault="00A2650F">
      <w:pPr>
        <w:spacing w:before="0" w:after="0"/>
      </w:pPr>
      <w:r>
        <w:separator/>
      </w:r>
    </w:p>
  </w:endnote>
  <w:endnote w:type="continuationSeparator" w:id="0">
    <w:p w14:paraId="7C53917D" w14:textId="77777777" w:rsidR="00A2650F" w:rsidRDefault="00A2650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253AF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EC514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78F77A57" wp14:editId="491D60C1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B09D5EA" w14:textId="13AD950C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E70B5C" w:rsidRPr="00E70B5C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23606241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8F77A5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5B09D5EA" w14:textId="13AD950C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E70B5C" w:rsidRPr="00E70B5C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23606241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07159D6A" wp14:editId="6344A20E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3AFA7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27D003" w14:textId="77777777" w:rsidR="00A2650F" w:rsidRDefault="00A2650F">
      <w:pPr>
        <w:spacing w:before="0" w:after="0"/>
      </w:pPr>
      <w:r>
        <w:separator/>
      </w:r>
    </w:p>
  </w:footnote>
  <w:footnote w:type="continuationSeparator" w:id="0">
    <w:p w14:paraId="21F1C139" w14:textId="77777777" w:rsidR="00A2650F" w:rsidRDefault="00A2650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A373F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5B5B8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1F8AFE3" wp14:editId="5C8056C7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0D18FD6F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428DFCCA" wp14:editId="5C27ABD2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26CE75A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2CB62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57AD8"/>
    <w:multiLevelType w:val="hybridMultilevel"/>
    <w:tmpl w:val="259AF2D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1113379">
    <w:abstractNumId w:val="5"/>
  </w:num>
  <w:num w:numId="2" w16cid:durableId="439839536">
    <w:abstractNumId w:val="15"/>
  </w:num>
  <w:num w:numId="3" w16cid:durableId="681394673">
    <w:abstractNumId w:val="22"/>
  </w:num>
  <w:num w:numId="4" w16cid:durableId="1371996847">
    <w:abstractNumId w:val="17"/>
  </w:num>
  <w:num w:numId="5" w16cid:durableId="731123935">
    <w:abstractNumId w:val="8"/>
  </w:num>
  <w:num w:numId="6" w16cid:durableId="345863965">
    <w:abstractNumId w:val="16"/>
  </w:num>
  <w:num w:numId="7" w16cid:durableId="1467703991">
    <w:abstractNumId w:val="8"/>
  </w:num>
  <w:num w:numId="8" w16cid:durableId="2102674004">
    <w:abstractNumId w:val="1"/>
  </w:num>
  <w:num w:numId="9" w16cid:durableId="1506557865">
    <w:abstractNumId w:val="8"/>
    <w:lvlOverride w:ilvl="0">
      <w:startOverride w:val="1"/>
    </w:lvlOverride>
  </w:num>
  <w:num w:numId="10" w16cid:durableId="1253783793">
    <w:abstractNumId w:val="18"/>
  </w:num>
  <w:num w:numId="11" w16cid:durableId="94634741">
    <w:abstractNumId w:val="14"/>
  </w:num>
  <w:num w:numId="12" w16cid:durableId="1701586207">
    <w:abstractNumId w:val="6"/>
  </w:num>
  <w:num w:numId="13" w16cid:durableId="500396149">
    <w:abstractNumId w:val="13"/>
  </w:num>
  <w:num w:numId="14" w16cid:durableId="1075512938">
    <w:abstractNumId w:val="19"/>
  </w:num>
  <w:num w:numId="15" w16cid:durableId="1282691000">
    <w:abstractNumId w:val="11"/>
  </w:num>
  <w:num w:numId="16" w16cid:durableId="437260545">
    <w:abstractNumId w:val="7"/>
  </w:num>
  <w:num w:numId="17" w16cid:durableId="1735466768">
    <w:abstractNumId w:val="24"/>
  </w:num>
  <w:num w:numId="18" w16cid:durableId="226190530">
    <w:abstractNumId w:val="25"/>
  </w:num>
  <w:num w:numId="19" w16cid:durableId="1798596062">
    <w:abstractNumId w:val="4"/>
  </w:num>
  <w:num w:numId="20" w16cid:durableId="776481353">
    <w:abstractNumId w:val="3"/>
  </w:num>
  <w:num w:numId="21" w16cid:durableId="295917990">
    <w:abstractNumId w:val="9"/>
  </w:num>
  <w:num w:numId="22" w16cid:durableId="1347366150">
    <w:abstractNumId w:val="9"/>
    <w:lvlOverride w:ilvl="0">
      <w:startOverride w:val="1"/>
    </w:lvlOverride>
  </w:num>
  <w:num w:numId="23" w16cid:durableId="1670055895">
    <w:abstractNumId w:val="23"/>
  </w:num>
  <w:num w:numId="24" w16cid:durableId="1415934186">
    <w:abstractNumId w:val="9"/>
    <w:lvlOverride w:ilvl="0">
      <w:startOverride w:val="1"/>
    </w:lvlOverride>
  </w:num>
  <w:num w:numId="25" w16cid:durableId="1707560541">
    <w:abstractNumId w:val="9"/>
    <w:lvlOverride w:ilvl="0">
      <w:startOverride w:val="1"/>
    </w:lvlOverride>
  </w:num>
  <w:num w:numId="26" w16cid:durableId="991178073">
    <w:abstractNumId w:val="10"/>
  </w:num>
  <w:num w:numId="27" w16cid:durableId="1299527802">
    <w:abstractNumId w:val="20"/>
  </w:num>
  <w:num w:numId="28" w16cid:durableId="934023987">
    <w:abstractNumId w:val="9"/>
    <w:lvlOverride w:ilvl="0">
      <w:startOverride w:val="1"/>
    </w:lvlOverride>
  </w:num>
  <w:num w:numId="29" w16cid:durableId="321929892">
    <w:abstractNumId w:val="21"/>
  </w:num>
  <w:num w:numId="30" w16cid:durableId="2093550542">
    <w:abstractNumId w:val="9"/>
  </w:num>
  <w:num w:numId="31" w16cid:durableId="1932540223">
    <w:abstractNumId w:val="9"/>
    <w:lvlOverride w:ilvl="0">
      <w:startOverride w:val="1"/>
    </w:lvlOverride>
  </w:num>
  <w:num w:numId="32" w16cid:durableId="1338458804">
    <w:abstractNumId w:val="9"/>
    <w:lvlOverride w:ilvl="0">
      <w:startOverride w:val="1"/>
    </w:lvlOverride>
  </w:num>
  <w:num w:numId="33" w16cid:durableId="1716613701">
    <w:abstractNumId w:val="0"/>
  </w:num>
  <w:num w:numId="34" w16cid:durableId="334184955">
    <w:abstractNumId w:val="12"/>
  </w:num>
  <w:num w:numId="35" w16cid:durableId="19976815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2952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12952"/>
    <w:rsid w:val="00474F67"/>
    <w:rsid w:val="0048500D"/>
    <w:rsid w:val="00524E1B"/>
    <w:rsid w:val="006124C0"/>
    <w:rsid w:val="006135C0"/>
    <w:rsid w:val="006434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975A0"/>
    <w:rsid w:val="009C5C6E"/>
    <w:rsid w:val="00A2454C"/>
    <w:rsid w:val="00A2650F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CB026E"/>
    <w:rsid w:val="00D073BC"/>
    <w:rsid w:val="00D56B82"/>
    <w:rsid w:val="00DA2485"/>
    <w:rsid w:val="00DE29A8"/>
    <w:rsid w:val="00E36D43"/>
    <w:rsid w:val="00E70B5C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F21530"/>
  <w15:docId w15:val="{E87579D2-6B27-4848-B607-238450660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412952"/>
    <w:pPr>
      <w:ind w:left="720"/>
      <w:contextualSpacing/>
    </w:pPr>
  </w:style>
  <w:style w:type="paragraph" w:styleId="Revision">
    <w:name w:val="Revision"/>
    <w:hidden/>
    <w:semiHidden/>
    <w:rsid w:val="00E70B5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1</TotalTime>
  <Pages>2</Pages>
  <Words>78</Words>
  <Characters>435</Characters>
  <Application>Microsoft Office Word</Application>
  <DocSecurity>0</DocSecurity>
  <Lines>39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4</cp:revision>
  <cp:lastPrinted>2013-05-15T12:05:00Z</cp:lastPrinted>
  <dcterms:created xsi:type="dcterms:W3CDTF">2021-09-24T11:13:00Z</dcterms:created>
  <dcterms:modified xsi:type="dcterms:W3CDTF">2025-11-12T21:44:00Z</dcterms:modified>
</cp:coreProperties>
</file>